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E10C35" w:rsidRPr="00E10C35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E10C3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E10C35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E10C35" w:rsidRPr="00E10C35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10C35" w:rsidRPr="00E10C35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10C35" w:rsidRPr="00E10C35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10C3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10C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10C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10C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10C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10C35" w:rsidRPr="00E10C35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C35" w:rsidRPr="00E10C35" w:rsidRDefault="00E10C35" w:rsidP="00E10C3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E10C35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E10C35">
              <w:rPr>
                <w:rFonts w:ascii="Tahoma" w:hAnsi="Tahoma" w:cs="Tahoma"/>
                <w:color w:val="000000"/>
                <w:sz w:val="18"/>
                <w:szCs w:val="18"/>
              </w:rPr>
              <w:t>,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10C35" w:rsidRPr="00E10C35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C35" w:rsidRPr="00E10C35" w:rsidRDefault="00E10C35" w:rsidP="00E10C35">
            <w:pPr>
              <w:rPr>
                <w:rFonts w:ascii="Tahoma" w:hAnsi="Tahoma" w:cs="Tahoma"/>
                <w:sz w:val="18"/>
                <w:szCs w:val="18"/>
              </w:rPr>
            </w:pPr>
            <w:r w:rsidRPr="00E10C35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E10C35">
              <w:rPr>
                <w:rFonts w:ascii="Tahoma" w:hAnsi="Tahoma" w:cs="Tahoma"/>
                <w:sz w:val="18"/>
                <w:szCs w:val="18"/>
              </w:rPr>
              <w:t>Small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10C35" w:rsidRPr="00E10C35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C35" w:rsidRPr="00E10C35" w:rsidRDefault="00E10C35" w:rsidP="00E10C35">
            <w:pPr>
              <w:rPr>
                <w:rFonts w:ascii="Tahoma" w:hAnsi="Tahoma" w:cs="Tahoma"/>
                <w:sz w:val="18"/>
                <w:szCs w:val="18"/>
              </w:rPr>
            </w:pPr>
            <w:r w:rsidRPr="00E10C35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E10C35" w:rsidRPr="00E10C35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10C3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C3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C35">
              <w:rPr>
                <w:rFonts w:ascii="Tahoma" w:hAnsi="Tahoma" w:cs="Tahoma"/>
                <w:sz w:val="18"/>
                <w:szCs w:val="18"/>
              </w:rPr>
              <w:t>20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0C35" w:rsidRPr="00E10C35" w:rsidRDefault="00E10C35" w:rsidP="00E10C3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1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5C64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44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2025-11-24T18:06:00Z</dcterms:created>
  <dcterms:modified xsi:type="dcterms:W3CDTF">2025-11-24T18:06:00Z</dcterms:modified>
</cp:coreProperties>
</file>